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6A7" w:rsidRDefault="001776A7" w:rsidP="00BF4DFD">
      <w:pPr>
        <w:ind w:left="9912" w:firstLine="708"/>
        <w:rPr>
          <w:bCs/>
        </w:rPr>
      </w:pPr>
      <w:r>
        <w:rPr>
          <w:bCs/>
        </w:rPr>
        <w:t>Приложение №10</w:t>
      </w:r>
    </w:p>
    <w:p w:rsidR="001776A7" w:rsidRDefault="001776A7" w:rsidP="00BF4DFD">
      <w:pPr>
        <w:ind w:left="9912" w:firstLine="708"/>
        <w:rPr>
          <w:bCs/>
        </w:rPr>
      </w:pPr>
      <w:r>
        <w:rPr>
          <w:bCs/>
        </w:rPr>
        <w:t>к решению Ивайтенского сельского</w:t>
      </w:r>
    </w:p>
    <w:p w:rsidR="001776A7" w:rsidRDefault="001776A7" w:rsidP="00BF4DFD">
      <w:pPr>
        <w:ind w:left="9912" w:firstLine="708"/>
        <w:rPr>
          <w:bCs/>
        </w:rPr>
      </w:pPr>
      <w:r>
        <w:rPr>
          <w:bCs/>
        </w:rPr>
        <w:t xml:space="preserve">Совета народных депутатов </w:t>
      </w:r>
    </w:p>
    <w:p w:rsidR="001776A7" w:rsidRDefault="001776A7" w:rsidP="00BF4DFD">
      <w:pPr>
        <w:ind w:left="9912" w:firstLine="708"/>
        <w:rPr>
          <w:bCs/>
        </w:rPr>
      </w:pPr>
      <w:r>
        <w:rPr>
          <w:bCs/>
        </w:rPr>
        <w:t>«О бюджете муниципального</w:t>
      </w:r>
    </w:p>
    <w:p w:rsidR="001776A7" w:rsidRDefault="001776A7" w:rsidP="00BF4DFD">
      <w:pPr>
        <w:ind w:left="9912" w:firstLine="708"/>
        <w:rPr>
          <w:bCs/>
        </w:rPr>
      </w:pPr>
      <w:r>
        <w:rPr>
          <w:bCs/>
        </w:rPr>
        <w:t>образования «Ивайтенское</w:t>
      </w:r>
    </w:p>
    <w:p w:rsidR="001776A7" w:rsidRDefault="001776A7" w:rsidP="00BF4DFD">
      <w:pPr>
        <w:ind w:left="9912" w:firstLine="708"/>
        <w:rPr>
          <w:bCs/>
        </w:rPr>
      </w:pPr>
      <w:r>
        <w:rPr>
          <w:bCs/>
        </w:rPr>
        <w:t>сельское поселение» на 2018 год и</w:t>
      </w:r>
    </w:p>
    <w:p w:rsidR="001776A7" w:rsidRDefault="001776A7" w:rsidP="00BF4DFD">
      <w:pPr>
        <w:ind w:left="9912" w:firstLine="708"/>
        <w:rPr>
          <w:bCs/>
        </w:rPr>
      </w:pPr>
      <w:r>
        <w:rPr>
          <w:bCs/>
        </w:rPr>
        <w:t>плановый период 2019 и 2020 годов»</w:t>
      </w:r>
    </w:p>
    <w:p w:rsidR="001776A7" w:rsidRDefault="001776A7" w:rsidP="00BF4DFD">
      <w:pPr>
        <w:ind w:left="708" w:firstLine="708"/>
        <w:jc w:val="center"/>
        <w:rPr>
          <w:b/>
          <w:bCs/>
        </w:rPr>
      </w:pPr>
      <w:r>
        <w:rPr>
          <w:b/>
          <w:bCs/>
        </w:rPr>
        <w:t>ПРОГРАММА</w:t>
      </w:r>
    </w:p>
    <w:p w:rsidR="001776A7" w:rsidRDefault="001776A7" w:rsidP="00BF4DFD">
      <w:pPr>
        <w:ind w:left="708" w:firstLine="708"/>
        <w:jc w:val="center"/>
        <w:rPr>
          <w:b/>
          <w:bCs/>
        </w:rPr>
      </w:pPr>
      <w:r>
        <w:rPr>
          <w:b/>
          <w:bCs/>
        </w:rPr>
        <w:t>муниципальных гарантий муниципального образования «Ивайтенское сельское поселение в валюте Российской</w:t>
      </w:r>
    </w:p>
    <w:p w:rsidR="001776A7" w:rsidRDefault="001776A7" w:rsidP="00BF4DFD">
      <w:pPr>
        <w:ind w:left="708" w:firstLine="708"/>
        <w:jc w:val="center"/>
        <w:rPr>
          <w:b/>
          <w:bCs/>
        </w:rPr>
      </w:pPr>
      <w:r>
        <w:rPr>
          <w:b/>
          <w:bCs/>
        </w:rPr>
        <w:t>Федерации на 2018 год и на плановый период 2019 и 2020 годов</w:t>
      </w:r>
    </w:p>
    <w:p w:rsidR="001776A7" w:rsidRDefault="001776A7" w:rsidP="00BF4DFD">
      <w:pPr>
        <w:ind w:left="708" w:firstLine="708"/>
        <w:jc w:val="center"/>
        <w:rPr>
          <w:b/>
          <w:bCs/>
        </w:rPr>
      </w:pPr>
    </w:p>
    <w:p w:rsidR="001776A7" w:rsidRDefault="001776A7" w:rsidP="00BF4DFD">
      <w:pPr>
        <w:ind w:firstLine="708"/>
        <w:rPr>
          <w:bCs/>
        </w:rPr>
      </w:pPr>
      <w:r>
        <w:rPr>
          <w:bCs/>
        </w:rPr>
        <w:t>1.1.Перечень подлежащих предоставлению муниципальных гарантий муниципального образования «Ивайтенское сельское</w:t>
      </w:r>
    </w:p>
    <w:p w:rsidR="001776A7" w:rsidRDefault="001776A7" w:rsidP="00BF4DFD">
      <w:pPr>
        <w:ind w:firstLine="708"/>
        <w:rPr>
          <w:bCs/>
        </w:rPr>
      </w:pPr>
      <w:r>
        <w:rPr>
          <w:bCs/>
        </w:rPr>
        <w:t xml:space="preserve"> поселение» в 2018 году и на плановый период 2019 и 2020 годов</w:t>
      </w:r>
    </w:p>
    <w:p w:rsidR="001776A7" w:rsidRDefault="001776A7" w:rsidP="00BF4DFD">
      <w:pPr>
        <w:ind w:left="708" w:firstLine="708"/>
        <w:rPr>
          <w:bCs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1972"/>
        <w:gridCol w:w="1981"/>
        <w:gridCol w:w="1995"/>
        <w:gridCol w:w="2252"/>
        <w:gridCol w:w="1727"/>
        <w:gridCol w:w="1728"/>
        <w:gridCol w:w="1883"/>
      </w:tblGrid>
      <w:tr w:rsidR="001776A7" w:rsidTr="00342F57">
        <w:trPr>
          <w:trHeight w:val="480"/>
        </w:trPr>
        <w:tc>
          <w:tcPr>
            <w:tcW w:w="540" w:type="dxa"/>
            <w:vMerge w:val="restart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№</w:t>
            </w:r>
          </w:p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72" w:type="dxa"/>
            <w:vMerge w:val="restart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 xml:space="preserve">Наименование </w:t>
            </w:r>
          </w:p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принципала</w:t>
            </w:r>
          </w:p>
        </w:tc>
        <w:tc>
          <w:tcPr>
            <w:tcW w:w="1981" w:type="dxa"/>
            <w:vMerge w:val="restart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Цель</w:t>
            </w:r>
          </w:p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гарантирования</w:t>
            </w:r>
          </w:p>
        </w:tc>
        <w:tc>
          <w:tcPr>
            <w:tcW w:w="1995" w:type="dxa"/>
            <w:vMerge w:val="restart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Наличие права</w:t>
            </w:r>
          </w:p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регрессного</w:t>
            </w:r>
          </w:p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требования</w:t>
            </w:r>
          </w:p>
        </w:tc>
        <w:tc>
          <w:tcPr>
            <w:tcW w:w="5707" w:type="dxa"/>
            <w:gridSpan w:val="3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Общий объем предоставления гарантий, рублей</w:t>
            </w:r>
          </w:p>
        </w:tc>
        <w:tc>
          <w:tcPr>
            <w:tcW w:w="1883" w:type="dxa"/>
            <w:vMerge w:val="restart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Иные условия</w:t>
            </w:r>
          </w:p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предоставления</w:t>
            </w:r>
          </w:p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гарантий</w:t>
            </w:r>
          </w:p>
        </w:tc>
      </w:tr>
      <w:tr w:rsidR="001776A7" w:rsidTr="00342F57">
        <w:trPr>
          <w:trHeight w:val="348"/>
        </w:trPr>
        <w:tc>
          <w:tcPr>
            <w:tcW w:w="0" w:type="auto"/>
            <w:vMerge/>
            <w:vAlign w:val="center"/>
          </w:tcPr>
          <w:p w:rsidR="001776A7" w:rsidRDefault="001776A7" w:rsidP="00342F57">
            <w:pPr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1776A7" w:rsidRDefault="001776A7" w:rsidP="00342F57">
            <w:pPr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1776A7" w:rsidRDefault="001776A7" w:rsidP="00342F57">
            <w:pPr>
              <w:rPr>
                <w:bCs/>
              </w:rPr>
            </w:pPr>
          </w:p>
        </w:tc>
        <w:tc>
          <w:tcPr>
            <w:tcW w:w="1995" w:type="dxa"/>
            <w:vMerge/>
            <w:vAlign w:val="center"/>
          </w:tcPr>
          <w:p w:rsidR="001776A7" w:rsidRDefault="001776A7" w:rsidP="00342F57">
            <w:pPr>
              <w:rPr>
                <w:bCs/>
              </w:rPr>
            </w:pPr>
          </w:p>
        </w:tc>
        <w:tc>
          <w:tcPr>
            <w:tcW w:w="2252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1727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2019 год</w:t>
            </w:r>
          </w:p>
        </w:tc>
        <w:tc>
          <w:tcPr>
            <w:tcW w:w="1728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0" w:type="auto"/>
            <w:vMerge/>
            <w:vAlign w:val="center"/>
          </w:tcPr>
          <w:p w:rsidR="001776A7" w:rsidRDefault="001776A7" w:rsidP="00342F57">
            <w:pPr>
              <w:rPr>
                <w:bCs/>
              </w:rPr>
            </w:pPr>
          </w:p>
        </w:tc>
      </w:tr>
      <w:tr w:rsidR="001776A7" w:rsidTr="00342F57">
        <w:tc>
          <w:tcPr>
            <w:tcW w:w="540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72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1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95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52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27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28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83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1776A7" w:rsidTr="00342F57">
        <w:tc>
          <w:tcPr>
            <w:tcW w:w="540" w:type="dxa"/>
          </w:tcPr>
          <w:p w:rsidR="001776A7" w:rsidRDefault="001776A7" w:rsidP="005A5BB0">
            <w:pPr>
              <w:jc w:val="center"/>
              <w:rPr>
                <w:bCs/>
              </w:rPr>
            </w:pPr>
          </w:p>
        </w:tc>
        <w:tc>
          <w:tcPr>
            <w:tcW w:w="1972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981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995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252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27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28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83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776A7" w:rsidTr="00342F57">
        <w:tc>
          <w:tcPr>
            <w:tcW w:w="6488" w:type="dxa"/>
            <w:gridSpan w:val="4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Итого общий объем гарантий:</w:t>
            </w:r>
          </w:p>
        </w:tc>
        <w:tc>
          <w:tcPr>
            <w:tcW w:w="2252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27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28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83" w:type="dxa"/>
          </w:tcPr>
          <w:p w:rsidR="001776A7" w:rsidRDefault="001776A7" w:rsidP="00342F5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1776A7" w:rsidRDefault="001776A7" w:rsidP="00BF4DFD">
      <w:pPr>
        <w:ind w:left="708" w:firstLine="708"/>
        <w:rPr>
          <w:b/>
          <w:bCs/>
        </w:rPr>
      </w:pPr>
    </w:p>
    <w:p w:rsidR="001776A7" w:rsidRDefault="001776A7" w:rsidP="00BF4DFD">
      <w:pPr>
        <w:ind w:left="708"/>
        <w:rPr>
          <w:bCs/>
        </w:rPr>
      </w:pPr>
      <w:r>
        <w:rPr>
          <w:bCs/>
        </w:rPr>
        <w:t xml:space="preserve">1.2. Исполнение муниципальных гарантий муниципального образования «Ивайтенское сельское поселение» по возможным гарантийным случаям в 2018 году и на плановый период 2019 и 2020 годов </w:t>
      </w:r>
    </w:p>
    <w:p w:rsidR="001776A7" w:rsidRDefault="001776A7" w:rsidP="00BF4DFD">
      <w:pPr>
        <w:ind w:left="708"/>
        <w:rPr>
          <w:bCs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91"/>
        <w:gridCol w:w="3495"/>
        <w:gridCol w:w="3496"/>
        <w:gridCol w:w="3496"/>
      </w:tblGrid>
      <w:tr w:rsidR="001776A7" w:rsidTr="00342F57">
        <w:tc>
          <w:tcPr>
            <w:tcW w:w="3591" w:type="dxa"/>
            <w:vMerge w:val="restart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Исполнение муниципальных гарантий</w:t>
            </w:r>
          </w:p>
        </w:tc>
        <w:tc>
          <w:tcPr>
            <w:tcW w:w="10487" w:type="dxa"/>
            <w:gridSpan w:val="3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Объем бюджетных ассигнований, предусмотренных на исполнение муниципальных гарантий муниципального образования «Ивайтенское сельское поселение» по возможным гарантийным случаям, рублей</w:t>
            </w:r>
          </w:p>
        </w:tc>
      </w:tr>
      <w:tr w:rsidR="001776A7" w:rsidTr="00342F57">
        <w:tc>
          <w:tcPr>
            <w:tcW w:w="0" w:type="auto"/>
            <w:vMerge/>
            <w:vAlign w:val="center"/>
          </w:tcPr>
          <w:p w:rsidR="001776A7" w:rsidRDefault="001776A7" w:rsidP="00342F57">
            <w:pPr>
              <w:rPr>
                <w:bCs/>
              </w:rPr>
            </w:pPr>
          </w:p>
        </w:tc>
        <w:tc>
          <w:tcPr>
            <w:tcW w:w="3495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в 2018 году</w:t>
            </w:r>
          </w:p>
        </w:tc>
        <w:tc>
          <w:tcPr>
            <w:tcW w:w="3496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в 2019 году</w:t>
            </w:r>
          </w:p>
        </w:tc>
        <w:tc>
          <w:tcPr>
            <w:tcW w:w="3496" w:type="dxa"/>
          </w:tcPr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в 2020 году</w:t>
            </w:r>
          </w:p>
        </w:tc>
      </w:tr>
      <w:tr w:rsidR="001776A7" w:rsidTr="00342F57">
        <w:tc>
          <w:tcPr>
            <w:tcW w:w="3591" w:type="dxa"/>
          </w:tcPr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За счет источников финансирования дефицита</w:t>
            </w:r>
          </w:p>
          <w:p w:rsidR="001776A7" w:rsidRDefault="001776A7" w:rsidP="00342F57">
            <w:pPr>
              <w:rPr>
                <w:bCs/>
              </w:rPr>
            </w:pPr>
            <w:r>
              <w:rPr>
                <w:bCs/>
              </w:rPr>
              <w:t>бюджета муниципального образования «Ивайтенское сельское поселение»</w:t>
            </w:r>
          </w:p>
        </w:tc>
        <w:tc>
          <w:tcPr>
            <w:tcW w:w="3495" w:type="dxa"/>
          </w:tcPr>
          <w:p w:rsidR="001776A7" w:rsidRDefault="001776A7" w:rsidP="005A5BB0">
            <w:pPr>
              <w:jc w:val="center"/>
              <w:rPr>
                <w:bCs/>
              </w:rPr>
            </w:pPr>
          </w:p>
          <w:p w:rsidR="001776A7" w:rsidRDefault="001776A7" w:rsidP="005A5BB0">
            <w:pPr>
              <w:jc w:val="center"/>
              <w:rPr>
                <w:bCs/>
              </w:rPr>
            </w:pPr>
          </w:p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496" w:type="dxa"/>
          </w:tcPr>
          <w:p w:rsidR="001776A7" w:rsidRDefault="001776A7" w:rsidP="005A5BB0">
            <w:pPr>
              <w:jc w:val="center"/>
              <w:rPr>
                <w:bCs/>
              </w:rPr>
            </w:pPr>
          </w:p>
          <w:p w:rsidR="001776A7" w:rsidRDefault="001776A7" w:rsidP="005A5BB0">
            <w:pPr>
              <w:jc w:val="center"/>
              <w:rPr>
                <w:bCs/>
              </w:rPr>
            </w:pPr>
          </w:p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496" w:type="dxa"/>
          </w:tcPr>
          <w:p w:rsidR="001776A7" w:rsidRDefault="001776A7" w:rsidP="005A5BB0">
            <w:pPr>
              <w:jc w:val="center"/>
              <w:rPr>
                <w:bCs/>
              </w:rPr>
            </w:pPr>
          </w:p>
          <w:p w:rsidR="001776A7" w:rsidRDefault="001776A7" w:rsidP="005A5BB0">
            <w:pPr>
              <w:jc w:val="center"/>
              <w:rPr>
                <w:bCs/>
              </w:rPr>
            </w:pPr>
            <w:bookmarkStart w:id="0" w:name="_GoBack"/>
            <w:bookmarkEnd w:id="0"/>
          </w:p>
          <w:p w:rsidR="001776A7" w:rsidRDefault="001776A7" w:rsidP="005A5BB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</w:tbl>
    <w:p w:rsidR="001776A7" w:rsidRDefault="001776A7" w:rsidP="005A5BB0"/>
    <w:sectPr w:rsidR="001776A7" w:rsidSect="005A5BB0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0F5"/>
    <w:rsid w:val="000C270D"/>
    <w:rsid w:val="001776A7"/>
    <w:rsid w:val="001E7D07"/>
    <w:rsid w:val="00246F74"/>
    <w:rsid w:val="00342F57"/>
    <w:rsid w:val="005822D4"/>
    <w:rsid w:val="005A5BB0"/>
    <w:rsid w:val="00611402"/>
    <w:rsid w:val="007110F5"/>
    <w:rsid w:val="00BF4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DFD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208</Words>
  <Characters>1189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 Сергей Владимирович</dc:creator>
  <cp:keywords/>
  <dc:description/>
  <cp:lastModifiedBy>Бухгалтер</cp:lastModifiedBy>
  <cp:revision>4</cp:revision>
  <dcterms:created xsi:type="dcterms:W3CDTF">2017-11-22T12:14:00Z</dcterms:created>
  <dcterms:modified xsi:type="dcterms:W3CDTF">2017-11-22T12:46:00Z</dcterms:modified>
</cp:coreProperties>
</file>